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813524" w:rsidRDefault="00813524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7372F2">
        <w:rPr>
          <w:rFonts w:asciiTheme="minorHAnsi" w:hAnsiTheme="minorHAnsi" w:cstheme="minorHAnsi"/>
          <w:noProof w:val="0"/>
          <w:sz w:val="20"/>
          <w:szCs w:val="20"/>
        </w:rPr>
        <w:t xml:space="preserve">PONUDNIK </w:t>
      </w:r>
    </w:p>
    <w:p w:rsidR="008D27F4" w:rsidRPr="005327D1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bookmarkStart w:id="0" w:name="_GoBack"/>
    <w:permStart w:id="1146564308" w:edGrp="everyone"/>
    <w:p w:rsidR="00DC3218" w:rsidRDefault="00813524" w:rsidP="0081352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bookmarkEnd w:id="0"/>
      <w:permEnd w:id="1146564308"/>
    </w:p>
    <w:p w:rsidR="00813524" w:rsidRPr="00DC3218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 w:rsidR="00F31487"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641367542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641367542"/>
          </w:p>
        </w:tc>
      </w:tr>
      <w:tr w:rsidR="00813524" w:rsidRPr="007372F2" w:rsidTr="005E7FD2">
        <w:trPr>
          <w:trHeight w:val="3402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07230242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07230242"/>
          </w:p>
        </w:tc>
      </w:tr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548880004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310D31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48880004"/>
          </w:p>
        </w:tc>
      </w:tr>
      <w:tr w:rsidR="00310D31" w:rsidRPr="007372F2" w:rsidTr="005E7FD2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z DDV)</w:t>
            </w:r>
          </w:p>
        </w:tc>
        <w:permStart w:id="1207061513" w:edGrp="everyone"/>
        <w:tc>
          <w:tcPr>
            <w:tcW w:w="5812" w:type="dxa"/>
            <w:shd w:val="clear" w:color="auto" w:fill="auto"/>
            <w:vAlign w:val="center"/>
          </w:tcPr>
          <w:p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7E3157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7E3157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207061513"/>
            <w:r w:rsidR="0092420F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&gt;= 9</w:t>
            </w:r>
            <w:r w:rsidR="003B758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.000</w:t>
            </w:r>
          </w:p>
        </w:tc>
      </w:tr>
      <w:tr w:rsidR="00813524" w:rsidRPr="007372F2" w:rsidTr="005E7FD2">
        <w:trPr>
          <w:trHeight w:val="567"/>
        </w:trPr>
        <w:tc>
          <w:tcPr>
            <w:tcW w:w="2977" w:type="dxa"/>
            <w:shd w:val="clear" w:color="auto" w:fill="auto"/>
            <w:vAlign w:val="center"/>
          </w:tcPr>
          <w:p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</w:tc>
        <w:permStart w:id="841900279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41900279"/>
          </w:p>
        </w:tc>
      </w:tr>
      <w:tr w:rsidR="00813524" w:rsidRPr="007372F2" w:rsidTr="005E7FD2">
        <w:trPr>
          <w:trHeight w:val="1134"/>
        </w:trPr>
        <w:tc>
          <w:tcPr>
            <w:tcW w:w="2977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609910252" w:edGrp="everyone"/>
        <w:tc>
          <w:tcPr>
            <w:tcW w:w="5812" w:type="dxa"/>
            <w:shd w:val="clear" w:color="auto" w:fill="auto"/>
            <w:vAlign w:val="center"/>
          </w:tcPr>
          <w:p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609910252"/>
          </w:p>
        </w:tc>
      </w:tr>
    </w:tbl>
    <w:p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  <w:t xml:space="preserve">Podpis </w:t>
      </w:r>
      <w:r w:rsidR="00310F1B">
        <w:rPr>
          <w:rFonts w:ascii="Calibri" w:eastAsia="Calibri" w:hAnsi="Calibri" w:cs="TT14o00"/>
          <w:sz w:val="20"/>
          <w:szCs w:val="20"/>
        </w:rPr>
        <w:t>ponudnika</w:t>
      </w:r>
      <w:r w:rsidRPr="00BA60CE">
        <w:rPr>
          <w:rFonts w:ascii="Calibri" w:eastAsia="Calibri" w:hAnsi="Calibri" w:cs="TT14o00"/>
          <w:sz w:val="20"/>
          <w:szCs w:val="20"/>
        </w:rPr>
        <w:t xml:space="preserve"> in žig:</w:t>
      </w:r>
    </w:p>
    <w:p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157" w:rsidRDefault="007E3157" w:rsidP="00184F9B">
      <w:r>
        <w:separator/>
      </w:r>
    </w:p>
  </w:endnote>
  <w:endnote w:type="continuationSeparator" w:id="0">
    <w:p w:rsidR="007E3157" w:rsidRDefault="007E3157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25B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25B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157" w:rsidRDefault="007E3157" w:rsidP="00184F9B">
      <w:r>
        <w:separator/>
      </w:r>
    </w:p>
  </w:footnote>
  <w:footnote w:type="continuationSeparator" w:id="0">
    <w:p w:rsidR="007E3157" w:rsidRDefault="007E3157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BHpM2nhY1EcAUX/d+dRHD8vq+lSBkiL4BzEeE9+z7rzC7sZoLyb0ZaliJTOhqrr0r4P0h+clM0HOfXDYuW7zw==" w:salt="FfVlhsiahLrLxCpqu8Xux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38A9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3FB6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B758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B612A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A01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3157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5B8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20F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1725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7770-5CEA-446B-8D84-3D9009BB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58</TotalTime>
  <Pages>1</Pages>
  <Words>69</Words>
  <Characters>394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21</cp:revision>
  <cp:lastPrinted>2018-04-25T09:49:00Z</cp:lastPrinted>
  <dcterms:created xsi:type="dcterms:W3CDTF">2018-09-13T09:54:00Z</dcterms:created>
  <dcterms:modified xsi:type="dcterms:W3CDTF">2021-01-05T14:26:00Z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